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8FD1F" w14:textId="77777777" w:rsidR="00EB4626" w:rsidRDefault="00EB4626" w:rsidP="00EB4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HERVY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29734137" w14:textId="77777777" w:rsidR="00EB4626" w:rsidRDefault="00EB4626" w:rsidP="00EB4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4599A23D" w14:textId="77777777" w:rsidR="00EB4626" w:rsidRDefault="00EB4626" w:rsidP="00EB4626">
      <w:pPr>
        <w:pStyle w:val="NoSpacing"/>
        <w:rPr>
          <w:rFonts w:cs="Times New Roman"/>
          <w:szCs w:val="24"/>
        </w:rPr>
      </w:pPr>
    </w:p>
    <w:p w14:paraId="31F1CE09" w14:textId="77777777" w:rsidR="00EB4626" w:rsidRDefault="00EB4626" w:rsidP="00EB4626">
      <w:pPr>
        <w:pStyle w:val="NoSpacing"/>
        <w:rPr>
          <w:rFonts w:cs="Times New Roman"/>
          <w:szCs w:val="24"/>
        </w:rPr>
      </w:pPr>
    </w:p>
    <w:p w14:paraId="2479FAE0" w14:textId="77777777" w:rsidR="00EB4626" w:rsidRDefault="00EB4626" w:rsidP="00EB4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 xml:space="preserve">He and Hugh </w:t>
      </w:r>
      <w:proofErr w:type="spellStart"/>
      <w:r>
        <w:rPr>
          <w:rFonts w:cs="Times New Roman"/>
          <w:szCs w:val="24"/>
        </w:rPr>
        <w:t>Harlewyn</w:t>
      </w:r>
      <w:proofErr w:type="spellEnd"/>
      <w:r>
        <w:rPr>
          <w:rFonts w:cs="Times New Roman"/>
          <w:szCs w:val="24"/>
        </w:rPr>
        <w:t xml:space="preserve"> of London, spurrier(q.v.), made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769A216A" w14:textId="77777777" w:rsidR="00EB4626" w:rsidRDefault="00EB4626" w:rsidP="00EB4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debt against John </w:t>
      </w:r>
      <w:proofErr w:type="spellStart"/>
      <w:r>
        <w:rPr>
          <w:rFonts w:cs="Times New Roman"/>
          <w:szCs w:val="24"/>
        </w:rPr>
        <w:t>Woleston</w:t>
      </w:r>
      <w:proofErr w:type="spellEnd"/>
      <w:r>
        <w:rPr>
          <w:rFonts w:cs="Times New Roman"/>
          <w:szCs w:val="24"/>
        </w:rPr>
        <w:t xml:space="preserve">, Vicar of </w:t>
      </w:r>
      <w:proofErr w:type="spellStart"/>
      <w:r>
        <w:rPr>
          <w:rFonts w:cs="Times New Roman"/>
          <w:szCs w:val="24"/>
        </w:rPr>
        <w:t>Brimulby</w:t>
      </w:r>
      <w:proofErr w:type="spellEnd"/>
      <w:r>
        <w:rPr>
          <w:rFonts w:cs="Times New Roman"/>
          <w:szCs w:val="24"/>
        </w:rPr>
        <w:t>(q.v.).</w:t>
      </w:r>
    </w:p>
    <w:p w14:paraId="1200C8A3" w14:textId="77777777" w:rsidR="00EB4626" w:rsidRDefault="00EB4626" w:rsidP="00EB4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F5F85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431DC2B2" w14:textId="77777777" w:rsidR="00EB4626" w:rsidRDefault="00EB4626" w:rsidP="00EB4626">
      <w:pPr>
        <w:pStyle w:val="NoSpacing"/>
        <w:rPr>
          <w:rFonts w:cs="Times New Roman"/>
          <w:szCs w:val="24"/>
        </w:rPr>
      </w:pPr>
    </w:p>
    <w:p w14:paraId="67C30A51" w14:textId="77777777" w:rsidR="00EB4626" w:rsidRDefault="00EB4626" w:rsidP="00EB4626">
      <w:pPr>
        <w:pStyle w:val="NoSpacing"/>
        <w:rPr>
          <w:rFonts w:cs="Times New Roman"/>
          <w:szCs w:val="24"/>
        </w:rPr>
      </w:pPr>
    </w:p>
    <w:p w14:paraId="406FB598" w14:textId="77777777" w:rsidR="00EB4626" w:rsidRDefault="00EB4626" w:rsidP="00EB46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May 2024</w:t>
      </w:r>
    </w:p>
    <w:p w14:paraId="200869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D7048" w14:textId="77777777" w:rsidR="00EB4626" w:rsidRDefault="00EB4626" w:rsidP="009139A6">
      <w:r>
        <w:separator/>
      </w:r>
    </w:p>
  </w:endnote>
  <w:endnote w:type="continuationSeparator" w:id="0">
    <w:p w14:paraId="581DC9B1" w14:textId="77777777" w:rsidR="00EB4626" w:rsidRDefault="00EB46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860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77A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D90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4F301" w14:textId="77777777" w:rsidR="00EB4626" w:rsidRDefault="00EB4626" w:rsidP="009139A6">
      <w:r>
        <w:separator/>
      </w:r>
    </w:p>
  </w:footnote>
  <w:footnote w:type="continuationSeparator" w:id="0">
    <w:p w14:paraId="14394887" w14:textId="77777777" w:rsidR="00EB4626" w:rsidRDefault="00EB46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82E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2AB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16A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62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B462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EB65C"/>
  <w15:chartTrackingRefBased/>
  <w15:docId w15:val="{A769C69C-F9C8-4654-A792-9452C22B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46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2024-05-01T15:15:00Z</dcterms:created>
  <dcterms:modified xsi:type="dcterms:W3CDTF">2024-05-01T15:16:00Z</dcterms:modified>
</cp:coreProperties>
</file>